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362B1C84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9C5A61">
        <w:rPr>
          <w:b/>
          <w:i/>
          <w:noProof/>
          <w:sz w:val="28"/>
          <w:lang w:eastAsia="zh-CN"/>
        </w:rPr>
        <w:t>04029</w:t>
      </w:r>
    </w:p>
    <w:p w14:paraId="14CFBA2E" w14:textId="29952252" w:rsidR="006564CD" w:rsidRDefault="006F1AD3" w:rsidP="006F1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67B9D76D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5CB3FAE2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15052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C2139CA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772F983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19D2173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327E279B" w14:textId="77777777" w:rsidR="00F336CC" w:rsidRPr="005A07C7" w:rsidRDefault="00F336CC" w:rsidP="00F336CC">
      <w:pPr>
        <w:pStyle w:val="Heading3"/>
        <w:rPr>
          <w:lang w:eastAsia="zh-CN"/>
        </w:rPr>
      </w:pPr>
      <w:bookmarkStart w:id="3" w:name="_Toc535320698"/>
      <w:r w:rsidRPr="005A07C7">
        <w:t>8.3.2</w:t>
      </w:r>
      <w:r w:rsidRPr="005A07C7">
        <w:tab/>
        <w:t xml:space="preserve">Performance requirements for PUCCH format </w:t>
      </w:r>
      <w:r w:rsidRPr="005A07C7">
        <w:rPr>
          <w:rFonts w:hint="eastAsia"/>
          <w:lang w:eastAsia="zh-CN"/>
        </w:rPr>
        <w:t>0</w:t>
      </w:r>
      <w:bookmarkEnd w:id="3"/>
    </w:p>
    <w:p w14:paraId="2CC233AF" w14:textId="77777777" w:rsidR="00F336CC" w:rsidRPr="005A07C7" w:rsidRDefault="00F336CC" w:rsidP="00F336CC">
      <w:pPr>
        <w:pStyle w:val="Heading4"/>
      </w:pPr>
      <w:bookmarkStart w:id="4" w:name="_Toc535320699"/>
      <w:r w:rsidRPr="005A07C7">
        <w:t>8.3.2.1</w:t>
      </w:r>
      <w:r w:rsidRPr="005A07C7">
        <w:tab/>
        <w:t>General</w:t>
      </w:r>
      <w:bookmarkEnd w:id="4"/>
    </w:p>
    <w:p w14:paraId="31459A44" w14:textId="77777777" w:rsidR="00F336CC" w:rsidRPr="005A07C7" w:rsidRDefault="00F336CC" w:rsidP="00F336CC">
      <w:r w:rsidRPr="005A07C7">
        <w:t>The ACK missed detection probability is the probability of not detecting an ACK when an ACK was sent.</w:t>
      </w:r>
    </w:p>
    <w:p w14:paraId="563BE670" w14:textId="77777777" w:rsidR="00F336CC" w:rsidRPr="005A07C7" w:rsidRDefault="00F336CC" w:rsidP="00F336CC">
      <w:pPr>
        <w:pStyle w:val="TH"/>
      </w:pPr>
      <w:r w:rsidRPr="005A07C7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F336CC" w:rsidRPr="005A07C7" w14:paraId="4046568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851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6F43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Test</w:t>
            </w:r>
          </w:p>
        </w:tc>
      </w:tr>
      <w:tr w:rsidR="00F336CC" w:rsidRPr="005A07C7" w14:paraId="782D344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B53" w14:textId="77777777" w:rsidR="00F336CC" w:rsidRPr="005A07C7" w:rsidRDefault="00F336CC" w:rsidP="00CC71F5">
            <w:pPr>
              <w:pStyle w:val="TAC"/>
              <w:rPr>
                <w:lang w:eastAsia="zh-CN"/>
              </w:rPr>
            </w:pPr>
            <w:proofErr w:type="spellStart"/>
            <w:r w:rsidRPr="005A07C7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BC4A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4A4E6C3F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857D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18F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57759C6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9C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39F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0214FE5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058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A0AE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336CC" w:rsidRPr="005A07C7" w14:paraId="2A12541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16BD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5284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F336CC" w:rsidRPr="005A07C7" w14:paraId="56DDEE7D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C54A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58D0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3DDD365C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23D4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3D8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13 for 1 symbol</w:t>
            </w:r>
          </w:p>
          <w:p w14:paraId="160E4E44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12 for 2 symbols</w:t>
            </w:r>
          </w:p>
        </w:tc>
      </w:tr>
    </w:tbl>
    <w:p w14:paraId="6A7B2EFA" w14:textId="77777777" w:rsidR="00F336CC" w:rsidRPr="005A07C7" w:rsidRDefault="00F336CC" w:rsidP="00F336CC"/>
    <w:p w14:paraId="12C61892" w14:textId="77777777" w:rsidR="00F336CC" w:rsidRPr="005A07C7" w:rsidRDefault="00F336CC" w:rsidP="00F336CC">
      <w:pPr>
        <w:pStyle w:val="Heading4"/>
      </w:pPr>
      <w:bookmarkStart w:id="5" w:name="_Toc535320700"/>
      <w:r w:rsidRPr="005A07C7">
        <w:t>8.3.2.2</w:t>
      </w:r>
      <w:r w:rsidRPr="005A07C7">
        <w:tab/>
        <w:t>Minimum requirements</w:t>
      </w:r>
      <w:bookmarkEnd w:id="5"/>
    </w:p>
    <w:p w14:paraId="54A95428" w14:textId="77777777" w:rsidR="00F336CC" w:rsidRPr="005A07C7" w:rsidRDefault="00F336CC" w:rsidP="00F336CC">
      <w:r w:rsidRPr="005A07C7">
        <w:t>The ACK missed detection probability shall not exceed 1% at the SNR given in table 8.3.2.2-1 and in table 8.3.2.2-2.</w:t>
      </w:r>
    </w:p>
    <w:p w14:paraId="7F0E686E" w14:textId="77777777" w:rsidR="00F336CC" w:rsidRPr="005A07C7" w:rsidRDefault="00F336CC" w:rsidP="00F336CC">
      <w:pPr>
        <w:pStyle w:val="TH"/>
      </w:pPr>
      <w:r w:rsidRPr="005A07C7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F336CC" w:rsidRPr="005A07C7" w14:paraId="186115CD" w14:textId="77777777" w:rsidTr="00CC71F5">
        <w:trPr>
          <w:trHeight w:val="522"/>
        </w:trPr>
        <w:tc>
          <w:tcPr>
            <w:tcW w:w="1007" w:type="dxa"/>
            <w:vMerge w:val="restart"/>
          </w:tcPr>
          <w:p w14:paraId="66C9455C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407" w:type="dxa"/>
            <w:vMerge w:val="restart"/>
          </w:tcPr>
          <w:p w14:paraId="5276CEEF" w14:textId="77777777" w:rsidR="00F336CC" w:rsidRPr="005A07C7" w:rsidRDefault="00F336CC" w:rsidP="00CC71F5">
            <w:pPr>
              <w:pStyle w:val="TAH"/>
            </w:pPr>
            <w:r w:rsidRPr="005A07C7">
              <w:t>Number of RX antennas</w:t>
            </w:r>
          </w:p>
        </w:tc>
        <w:tc>
          <w:tcPr>
            <w:tcW w:w="2690" w:type="dxa"/>
            <w:vMerge w:val="restart"/>
          </w:tcPr>
          <w:p w14:paraId="32ED91F9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5F05CD8E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7CABA117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3402" w:type="dxa"/>
            <w:gridSpan w:val="3"/>
          </w:tcPr>
          <w:p w14:paraId="5F4FEDC2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3789EFE4" w14:textId="77777777" w:rsidTr="00CC71F5">
        <w:trPr>
          <w:trHeight w:val="289"/>
        </w:trPr>
        <w:tc>
          <w:tcPr>
            <w:tcW w:w="1007" w:type="dxa"/>
            <w:vMerge/>
          </w:tcPr>
          <w:p w14:paraId="5F8E29A5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BE0866A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F918ACB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D865202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34" w:type="dxa"/>
          </w:tcPr>
          <w:p w14:paraId="1504DC6A" w14:textId="77777777" w:rsidR="00F336CC" w:rsidRPr="005A07C7" w:rsidRDefault="00F336CC" w:rsidP="00CC71F5">
            <w:pPr>
              <w:pStyle w:val="TAH"/>
            </w:pPr>
            <w:r w:rsidRPr="005A07C7">
              <w:t>5 MHz</w:t>
            </w:r>
          </w:p>
        </w:tc>
        <w:tc>
          <w:tcPr>
            <w:tcW w:w="1134" w:type="dxa"/>
          </w:tcPr>
          <w:p w14:paraId="76887F22" w14:textId="77777777" w:rsidR="00F336CC" w:rsidRPr="005A07C7" w:rsidRDefault="00F336CC" w:rsidP="00CC71F5">
            <w:pPr>
              <w:pStyle w:val="TAH"/>
            </w:pPr>
            <w:r w:rsidRPr="005A07C7">
              <w:t>10 MHz</w:t>
            </w:r>
          </w:p>
        </w:tc>
        <w:tc>
          <w:tcPr>
            <w:tcW w:w="1134" w:type="dxa"/>
          </w:tcPr>
          <w:p w14:paraId="6D823721" w14:textId="77777777" w:rsidR="00F336CC" w:rsidRPr="005A07C7" w:rsidRDefault="00F336CC" w:rsidP="00CC71F5">
            <w:pPr>
              <w:pStyle w:val="TAH"/>
            </w:pPr>
            <w:r w:rsidRPr="005A07C7">
              <w:t>20 MHz</w:t>
            </w:r>
          </w:p>
        </w:tc>
      </w:tr>
      <w:tr w:rsidR="00F336CC" w:rsidRPr="005A07C7" w14:paraId="591905A0" w14:textId="77777777" w:rsidTr="00CC71F5">
        <w:tc>
          <w:tcPr>
            <w:tcW w:w="1007" w:type="dxa"/>
            <w:vMerge w:val="restart"/>
          </w:tcPr>
          <w:p w14:paraId="41C4BDE4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33B5B948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0" w:type="dxa"/>
            <w:vMerge w:val="restart"/>
          </w:tcPr>
          <w:p w14:paraId="5D91D6BF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EE84430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6F8CC75E" w14:textId="77777777" w:rsidR="00F336CC" w:rsidRPr="005A07C7" w:rsidRDefault="00F336CC" w:rsidP="00CC71F5">
            <w:pPr>
              <w:pStyle w:val="TAC"/>
            </w:pPr>
            <w:r>
              <w:t>[9.3]</w:t>
            </w:r>
          </w:p>
        </w:tc>
        <w:tc>
          <w:tcPr>
            <w:tcW w:w="1134" w:type="dxa"/>
          </w:tcPr>
          <w:p w14:paraId="06C94A80" w14:textId="77777777" w:rsidR="00F336CC" w:rsidRPr="005A07C7" w:rsidRDefault="00F336CC" w:rsidP="00CC71F5">
            <w:pPr>
              <w:pStyle w:val="TAC"/>
            </w:pPr>
            <w:r w:rsidRPr="00A406AE">
              <w:t>[</w:t>
            </w:r>
            <w:r>
              <w:t>8.9</w:t>
            </w:r>
            <w:r w:rsidRPr="00A406AE">
              <w:t>]</w:t>
            </w:r>
          </w:p>
        </w:tc>
        <w:tc>
          <w:tcPr>
            <w:tcW w:w="1134" w:type="dxa"/>
          </w:tcPr>
          <w:p w14:paraId="733BD2F5" w14:textId="77777777" w:rsidR="00F336CC" w:rsidRPr="005A07C7" w:rsidRDefault="00F336CC" w:rsidP="00CC71F5">
            <w:pPr>
              <w:pStyle w:val="TAC"/>
            </w:pPr>
            <w:r>
              <w:t>[9.1]</w:t>
            </w:r>
          </w:p>
        </w:tc>
      </w:tr>
      <w:tr w:rsidR="00F336CC" w:rsidRPr="005A07C7" w14:paraId="19BE8EC1" w14:textId="77777777" w:rsidTr="00CC71F5">
        <w:tc>
          <w:tcPr>
            <w:tcW w:w="1007" w:type="dxa"/>
            <w:vMerge/>
          </w:tcPr>
          <w:p w14:paraId="2FF9B87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25C7C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66DF961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404E12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3A3E194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7B5D0558" w14:textId="77777777" w:rsidR="00F336CC" w:rsidRPr="005A07C7" w:rsidRDefault="00F336CC" w:rsidP="00CC71F5">
            <w:pPr>
              <w:pStyle w:val="TAC"/>
            </w:pPr>
            <w:r>
              <w:t>[4.8]</w:t>
            </w:r>
          </w:p>
        </w:tc>
        <w:tc>
          <w:tcPr>
            <w:tcW w:w="1134" w:type="dxa"/>
          </w:tcPr>
          <w:p w14:paraId="3AA2FC87" w14:textId="77777777" w:rsidR="00F336CC" w:rsidRPr="005A07C7" w:rsidRDefault="00F336CC" w:rsidP="00CC71F5">
            <w:pPr>
              <w:pStyle w:val="TAC"/>
            </w:pPr>
            <w:r>
              <w:t>[3.6]</w:t>
            </w:r>
          </w:p>
        </w:tc>
      </w:tr>
      <w:tr w:rsidR="00F336CC" w:rsidRPr="005A07C7" w14:paraId="48B1F617" w14:textId="77777777" w:rsidTr="00CC71F5">
        <w:tc>
          <w:tcPr>
            <w:tcW w:w="1007" w:type="dxa"/>
            <w:vMerge w:val="restart"/>
          </w:tcPr>
          <w:p w14:paraId="3E772F12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7D559EC6" w14:textId="77777777" w:rsidR="00F336CC" w:rsidRPr="005A07C7" w:rsidRDefault="00F336CC" w:rsidP="00CC71F5">
            <w:pPr>
              <w:pStyle w:val="TAC"/>
            </w:pPr>
            <w:r w:rsidRPr="005A07C7">
              <w:t>4</w:t>
            </w:r>
          </w:p>
        </w:tc>
        <w:tc>
          <w:tcPr>
            <w:tcW w:w="2690" w:type="dxa"/>
            <w:vMerge w:val="restart"/>
          </w:tcPr>
          <w:p w14:paraId="58B91EF2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50E4FE0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BF35E9C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2818CB8" w14:textId="77777777" w:rsidR="00F336CC" w:rsidRPr="005A07C7" w:rsidRDefault="00F336CC" w:rsidP="00CC71F5">
            <w:pPr>
              <w:pStyle w:val="TAC"/>
            </w:pPr>
            <w:r>
              <w:t>[3.1]</w:t>
            </w:r>
          </w:p>
        </w:tc>
        <w:tc>
          <w:tcPr>
            <w:tcW w:w="1134" w:type="dxa"/>
          </w:tcPr>
          <w:p w14:paraId="7F004708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7217AD7A" w14:textId="77777777" w:rsidTr="00CC71F5">
        <w:tc>
          <w:tcPr>
            <w:tcW w:w="1007" w:type="dxa"/>
            <w:vMerge/>
          </w:tcPr>
          <w:p w14:paraId="6E3AB7A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5DA57A8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05B8C9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32DC2D1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4D97A1B8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D23E8DC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75A911A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5219676B" w14:textId="77777777" w:rsidTr="00CC71F5">
        <w:tc>
          <w:tcPr>
            <w:tcW w:w="1007" w:type="dxa"/>
            <w:vMerge w:val="restart"/>
          </w:tcPr>
          <w:p w14:paraId="116711F1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407" w:type="dxa"/>
            <w:vMerge w:val="restart"/>
          </w:tcPr>
          <w:p w14:paraId="3A27FE5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8</w:t>
            </w:r>
          </w:p>
        </w:tc>
        <w:tc>
          <w:tcPr>
            <w:tcW w:w="2690" w:type="dxa"/>
            <w:vMerge w:val="restart"/>
          </w:tcPr>
          <w:p w14:paraId="2B54A3B3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6918D2EE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860EA8B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3912E0E4" w14:textId="77777777" w:rsidR="00F336CC" w:rsidRPr="005A07C7" w:rsidRDefault="00F336CC" w:rsidP="00CC71F5">
            <w:pPr>
              <w:pStyle w:val="TAC"/>
            </w:pPr>
            <w:r>
              <w:t>[-1.0]</w:t>
            </w:r>
          </w:p>
        </w:tc>
        <w:tc>
          <w:tcPr>
            <w:tcW w:w="1134" w:type="dxa"/>
          </w:tcPr>
          <w:p w14:paraId="244A5130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0D945892" w14:textId="77777777" w:rsidTr="00CC71F5">
        <w:tc>
          <w:tcPr>
            <w:tcW w:w="1007" w:type="dxa"/>
            <w:vMerge/>
          </w:tcPr>
          <w:p w14:paraId="33A14A90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DB6563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67168F5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6786C7A3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38A5A4C9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5AF946D" w14:textId="77777777" w:rsidR="00F336CC" w:rsidRPr="005A07C7" w:rsidRDefault="00F336CC" w:rsidP="00CC71F5">
            <w:pPr>
              <w:pStyle w:val="TAC"/>
            </w:pPr>
            <w:r>
              <w:t>[-3.6]</w:t>
            </w:r>
          </w:p>
        </w:tc>
        <w:tc>
          <w:tcPr>
            <w:tcW w:w="1134" w:type="dxa"/>
          </w:tcPr>
          <w:p w14:paraId="7BDDF887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</w:tbl>
    <w:p w14:paraId="0F168088" w14:textId="77777777" w:rsidR="00F336CC" w:rsidRPr="005A07C7" w:rsidRDefault="00F336CC" w:rsidP="00F336CC"/>
    <w:p w14:paraId="6D4D8A51" w14:textId="77777777" w:rsidR="00F336CC" w:rsidRPr="005A07C7" w:rsidRDefault="00F336CC" w:rsidP="00F336CC">
      <w:pPr>
        <w:pStyle w:val="TH"/>
      </w:pPr>
      <w:r w:rsidRPr="005A07C7">
        <w:t>Table 8.3.2.2-2: Minimum requirements for PUCCH format 0 and 30kHz SCS</w:t>
      </w:r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F336CC" w:rsidRPr="005A07C7" w14:paraId="560326B1" w14:textId="77777777" w:rsidTr="00CC71F5">
        <w:trPr>
          <w:trHeight w:val="522"/>
        </w:trPr>
        <w:tc>
          <w:tcPr>
            <w:tcW w:w="1129" w:type="dxa"/>
            <w:vMerge w:val="restart"/>
          </w:tcPr>
          <w:p w14:paraId="52C02602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276" w:type="dxa"/>
            <w:vMerge w:val="restart"/>
          </w:tcPr>
          <w:p w14:paraId="307EF9D0" w14:textId="77777777" w:rsidR="00F336CC" w:rsidRPr="005A07C7" w:rsidRDefault="00F336CC" w:rsidP="00CC71F5">
            <w:pPr>
              <w:pStyle w:val="TAH"/>
            </w:pPr>
            <w:r w:rsidRPr="005A07C7">
              <w:t>Number of RX antennas</w:t>
            </w:r>
          </w:p>
        </w:tc>
        <w:tc>
          <w:tcPr>
            <w:tcW w:w="2693" w:type="dxa"/>
            <w:vMerge w:val="restart"/>
          </w:tcPr>
          <w:p w14:paraId="1242674C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18819412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E1A38A0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4536" w:type="dxa"/>
            <w:gridSpan w:val="4"/>
          </w:tcPr>
          <w:p w14:paraId="0EFB33E9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534EA2CC" w14:textId="77777777" w:rsidTr="00CC71F5">
        <w:trPr>
          <w:trHeight w:val="289"/>
        </w:trPr>
        <w:tc>
          <w:tcPr>
            <w:tcW w:w="1129" w:type="dxa"/>
            <w:vMerge/>
          </w:tcPr>
          <w:p w14:paraId="51F04538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99C44EC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4B0CC177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4366C0C1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34" w:type="dxa"/>
          </w:tcPr>
          <w:p w14:paraId="57FD93BD" w14:textId="77777777" w:rsidR="00F336CC" w:rsidRPr="005A07C7" w:rsidRDefault="00F336CC" w:rsidP="00CC71F5">
            <w:pPr>
              <w:pStyle w:val="TAH"/>
            </w:pPr>
            <w:r w:rsidRPr="005A07C7">
              <w:t>10 MHz</w:t>
            </w:r>
          </w:p>
        </w:tc>
        <w:tc>
          <w:tcPr>
            <w:tcW w:w="1134" w:type="dxa"/>
          </w:tcPr>
          <w:p w14:paraId="36199B84" w14:textId="77777777" w:rsidR="00F336CC" w:rsidRPr="005A07C7" w:rsidRDefault="00F336CC" w:rsidP="00CC71F5">
            <w:pPr>
              <w:pStyle w:val="TAH"/>
            </w:pPr>
            <w:r w:rsidRPr="005A07C7">
              <w:t>20 MHz</w:t>
            </w:r>
          </w:p>
        </w:tc>
        <w:tc>
          <w:tcPr>
            <w:tcW w:w="1134" w:type="dxa"/>
          </w:tcPr>
          <w:p w14:paraId="0F6FF956" w14:textId="77777777" w:rsidR="00F336CC" w:rsidRPr="005A07C7" w:rsidRDefault="00F336CC" w:rsidP="00CC71F5">
            <w:pPr>
              <w:pStyle w:val="TAH"/>
            </w:pPr>
            <w:r w:rsidRPr="005A07C7">
              <w:t>40 MHz</w:t>
            </w:r>
          </w:p>
        </w:tc>
        <w:tc>
          <w:tcPr>
            <w:tcW w:w="1134" w:type="dxa"/>
          </w:tcPr>
          <w:p w14:paraId="55BD1EAC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</w:tr>
      <w:tr w:rsidR="00F336CC" w:rsidRPr="005A07C7" w14:paraId="229221C0" w14:textId="77777777" w:rsidTr="00CC71F5">
        <w:tc>
          <w:tcPr>
            <w:tcW w:w="1129" w:type="dxa"/>
            <w:vMerge w:val="restart"/>
          </w:tcPr>
          <w:p w14:paraId="0AC83EA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276" w:type="dxa"/>
            <w:vMerge w:val="restart"/>
          </w:tcPr>
          <w:p w14:paraId="3F19797F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3" w:type="dxa"/>
            <w:vMerge w:val="restart"/>
          </w:tcPr>
          <w:p w14:paraId="4F56C046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4E1B0DAD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EE8944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3B8DD10C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A997E11" w14:textId="77777777" w:rsidR="00F336CC" w:rsidRPr="005A07C7" w:rsidRDefault="00F336CC" w:rsidP="00CC71F5">
            <w:pPr>
              <w:pStyle w:val="TAC"/>
            </w:pPr>
            <w:r w:rsidRPr="00A406AE">
              <w:t>[</w:t>
            </w:r>
            <w:r>
              <w:t>10.4</w:t>
            </w:r>
            <w:r w:rsidRPr="00A406AE">
              <w:t>]</w:t>
            </w:r>
          </w:p>
        </w:tc>
        <w:tc>
          <w:tcPr>
            <w:tcW w:w="1134" w:type="dxa"/>
          </w:tcPr>
          <w:p w14:paraId="7D8641A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68B458D4" w14:textId="77777777" w:rsidTr="00CC71F5">
        <w:tc>
          <w:tcPr>
            <w:tcW w:w="1129" w:type="dxa"/>
            <w:vMerge/>
          </w:tcPr>
          <w:p w14:paraId="5B259A7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4CA4A226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62ED657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85B7CDF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78D258A4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389F7F6B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59E7FED1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342774B0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5300A677" w14:textId="77777777" w:rsidTr="00CC71F5">
        <w:tc>
          <w:tcPr>
            <w:tcW w:w="1129" w:type="dxa"/>
            <w:vMerge w:val="restart"/>
          </w:tcPr>
          <w:p w14:paraId="69C0B580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t>1</w:t>
            </w:r>
          </w:p>
        </w:tc>
        <w:tc>
          <w:tcPr>
            <w:tcW w:w="1276" w:type="dxa"/>
            <w:vMerge w:val="restart"/>
          </w:tcPr>
          <w:p w14:paraId="20FFCC57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t>4</w:t>
            </w:r>
          </w:p>
        </w:tc>
        <w:tc>
          <w:tcPr>
            <w:tcW w:w="2693" w:type="dxa"/>
            <w:vMerge w:val="restart"/>
          </w:tcPr>
          <w:p w14:paraId="104EDB1C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C3868C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5B19AA69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02AB567D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0221B2CF" w14:textId="77777777" w:rsidR="00F336CC" w:rsidRPr="005A07C7" w:rsidRDefault="00F336CC" w:rsidP="00CC71F5">
            <w:pPr>
              <w:pStyle w:val="TAC"/>
            </w:pPr>
            <w:r>
              <w:t>[3.4]</w:t>
            </w:r>
          </w:p>
        </w:tc>
        <w:tc>
          <w:tcPr>
            <w:tcW w:w="1134" w:type="dxa"/>
          </w:tcPr>
          <w:p w14:paraId="61D567EC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155C5F50" w14:textId="77777777" w:rsidTr="00CC71F5">
        <w:tc>
          <w:tcPr>
            <w:tcW w:w="1129" w:type="dxa"/>
            <w:vMerge/>
          </w:tcPr>
          <w:p w14:paraId="5AFEFE5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3704B0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05FA9227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8C5906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4E4175A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04BE814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3B1321A1" w14:textId="77777777" w:rsidR="00F336CC" w:rsidRPr="005A07C7" w:rsidRDefault="00F336CC" w:rsidP="00CC71F5">
            <w:pPr>
              <w:pStyle w:val="TAC"/>
            </w:pPr>
            <w:r>
              <w:t>[-0.3]</w:t>
            </w:r>
          </w:p>
        </w:tc>
        <w:tc>
          <w:tcPr>
            <w:tcW w:w="1134" w:type="dxa"/>
          </w:tcPr>
          <w:p w14:paraId="67FDF993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627E00BF" w14:textId="77777777" w:rsidTr="00CC71F5">
        <w:tc>
          <w:tcPr>
            <w:tcW w:w="1129" w:type="dxa"/>
            <w:vMerge w:val="restart"/>
          </w:tcPr>
          <w:p w14:paraId="13C12A8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276" w:type="dxa"/>
            <w:vMerge w:val="restart"/>
          </w:tcPr>
          <w:p w14:paraId="748A165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8</w:t>
            </w:r>
          </w:p>
        </w:tc>
        <w:tc>
          <w:tcPr>
            <w:tcW w:w="2693" w:type="dxa"/>
            <w:vMerge w:val="restart"/>
          </w:tcPr>
          <w:p w14:paraId="7087435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02F750B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07A9D408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1937F0C1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121BD849" w14:textId="77777777" w:rsidR="00F336CC" w:rsidRPr="005A07C7" w:rsidRDefault="00F336CC" w:rsidP="00CC71F5">
            <w:pPr>
              <w:pStyle w:val="TAC"/>
            </w:pPr>
            <w:r>
              <w:t>[-0.8]</w:t>
            </w:r>
          </w:p>
        </w:tc>
        <w:tc>
          <w:tcPr>
            <w:tcW w:w="1134" w:type="dxa"/>
          </w:tcPr>
          <w:p w14:paraId="51451686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  <w:tr w:rsidR="00F336CC" w:rsidRPr="005A07C7" w14:paraId="7FBF79B5" w14:textId="77777777" w:rsidTr="00CC71F5">
        <w:tc>
          <w:tcPr>
            <w:tcW w:w="1129" w:type="dxa"/>
            <w:vMerge/>
          </w:tcPr>
          <w:p w14:paraId="16EF9913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0D020C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4B8658F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C0F0FE8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68E23456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8FEA73A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6C6229B2" w14:textId="77777777" w:rsidR="00F336CC" w:rsidRPr="005A07C7" w:rsidRDefault="00F336CC" w:rsidP="00CC71F5">
            <w:pPr>
              <w:pStyle w:val="TAC"/>
            </w:pPr>
            <w:r>
              <w:t>[-3.7]</w:t>
            </w:r>
          </w:p>
        </w:tc>
        <w:tc>
          <w:tcPr>
            <w:tcW w:w="1134" w:type="dxa"/>
          </w:tcPr>
          <w:p w14:paraId="0CE67266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</w:tr>
    </w:tbl>
    <w:p w14:paraId="6FAD1FF8" w14:textId="77777777" w:rsidR="00F336CC" w:rsidRPr="005A07C7" w:rsidRDefault="00F336CC" w:rsidP="00F336CC"/>
    <w:p w14:paraId="1B98EC2B" w14:textId="77777777" w:rsidR="00903356" w:rsidRDefault="00903356" w:rsidP="00E302CA">
      <w:pPr>
        <w:rPr>
          <w:i/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51EF959B" w14:textId="77777777" w:rsidR="00F336CC" w:rsidRPr="005A07C7" w:rsidRDefault="00F336CC" w:rsidP="00F336CC">
      <w:pPr>
        <w:pStyle w:val="Heading4"/>
      </w:pPr>
      <w:bookmarkStart w:id="6" w:name="_Toc535320872"/>
      <w:r w:rsidRPr="005A07C7">
        <w:lastRenderedPageBreak/>
        <w:t>11.3.2.2</w:t>
      </w:r>
      <w:r w:rsidRPr="005A07C7">
        <w:tab/>
        <w:t>Performance requirements for PUCCH format 0</w:t>
      </w:r>
      <w:bookmarkEnd w:id="6"/>
    </w:p>
    <w:p w14:paraId="6F4B4AB9" w14:textId="77777777" w:rsidR="00F336CC" w:rsidRPr="005A07C7" w:rsidRDefault="00F336CC" w:rsidP="00F336CC">
      <w:pPr>
        <w:pStyle w:val="Heading5"/>
      </w:pPr>
      <w:bookmarkStart w:id="7" w:name="_Toc535320873"/>
      <w:r w:rsidRPr="005A07C7">
        <w:t>11.3.2.2.1</w:t>
      </w:r>
      <w:r w:rsidRPr="005A07C7">
        <w:tab/>
        <w:t>General</w:t>
      </w:r>
      <w:bookmarkEnd w:id="7"/>
    </w:p>
    <w:p w14:paraId="367E9F3B" w14:textId="77777777" w:rsidR="00F336CC" w:rsidRPr="005A07C7" w:rsidRDefault="00F336CC" w:rsidP="00F336CC">
      <w:r w:rsidRPr="005A07C7">
        <w:t>The ACK missed detection probability is the probability of not detecting an ACK when an ACK was sent.</w:t>
      </w:r>
    </w:p>
    <w:p w14:paraId="32AF765F" w14:textId="77777777" w:rsidR="00F336CC" w:rsidRPr="005A07C7" w:rsidRDefault="00F336CC" w:rsidP="00F336CC">
      <w:pPr>
        <w:pStyle w:val="TH"/>
      </w:pPr>
      <w:r w:rsidRPr="005A07C7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F336CC" w:rsidRPr="005A07C7" w14:paraId="607BF6A5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EF7C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1AC6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Test</w:t>
            </w:r>
          </w:p>
        </w:tc>
      </w:tr>
      <w:tr w:rsidR="00F336CC" w:rsidRPr="005A07C7" w14:paraId="54114768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F42E" w14:textId="77777777" w:rsidR="00F336CC" w:rsidRPr="005A07C7" w:rsidRDefault="00F336CC" w:rsidP="00CC71F5">
            <w:pPr>
              <w:pStyle w:val="TAC"/>
              <w:rPr>
                <w:lang w:eastAsia="zh-CN"/>
              </w:rPr>
            </w:pPr>
            <w:proofErr w:type="spellStart"/>
            <w:r w:rsidRPr="005A07C7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330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5060082B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3AFF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16C9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22194CBD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29B9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585A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1DCA4769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B28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6E1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336CC" w:rsidRPr="005A07C7" w14:paraId="7F56001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5AB0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0015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F336CC" w:rsidRPr="005A07C7" w14:paraId="4CC13A4F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6F3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95E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331E1773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B667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4EC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13 for 1 symbol</w:t>
            </w:r>
          </w:p>
          <w:p w14:paraId="3A0A2AF0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12 for 2 symbols</w:t>
            </w:r>
          </w:p>
        </w:tc>
      </w:tr>
    </w:tbl>
    <w:p w14:paraId="24765D96" w14:textId="77777777" w:rsidR="00F336CC" w:rsidRPr="005A07C7" w:rsidRDefault="00F336CC" w:rsidP="00F336CC"/>
    <w:p w14:paraId="6BF10FEB" w14:textId="77777777" w:rsidR="00F336CC" w:rsidRPr="005A07C7" w:rsidRDefault="00F336CC" w:rsidP="00F336CC">
      <w:pPr>
        <w:pStyle w:val="Heading5"/>
      </w:pPr>
      <w:bookmarkStart w:id="8" w:name="_Toc535320874"/>
      <w:r w:rsidRPr="005A07C7">
        <w:t>11.3.2.2.2</w:t>
      </w:r>
      <w:r w:rsidRPr="005A07C7">
        <w:tab/>
        <w:t>Minimum requirements</w:t>
      </w:r>
      <w:bookmarkEnd w:id="8"/>
    </w:p>
    <w:p w14:paraId="19FC8EB4" w14:textId="77777777" w:rsidR="00F336CC" w:rsidRPr="005A07C7" w:rsidRDefault="00F336CC" w:rsidP="00F336CC">
      <w:r w:rsidRPr="005A07C7">
        <w:t>The ACK missed detection probability shall not exceed 1% at the SNR given in table 11.3.2.2.2-1 and in table 11.3.2.2.2-2.</w:t>
      </w:r>
    </w:p>
    <w:p w14:paraId="08FB4B43" w14:textId="77777777" w:rsidR="00F336CC" w:rsidRPr="005A07C7" w:rsidRDefault="00F336CC" w:rsidP="00F336CC">
      <w:pPr>
        <w:pStyle w:val="TH"/>
      </w:pPr>
      <w:r w:rsidRPr="005A07C7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F336CC" w:rsidRPr="005A07C7" w14:paraId="740AD300" w14:textId="77777777" w:rsidTr="00CC71F5">
        <w:trPr>
          <w:trHeight w:val="522"/>
        </w:trPr>
        <w:tc>
          <w:tcPr>
            <w:tcW w:w="1007" w:type="dxa"/>
            <w:vMerge w:val="restart"/>
          </w:tcPr>
          <w:p w14:paraId="2B8301D6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407" w:type="dxa"/>
            <w:vMerge w:val="restart"/>
          </w:tcPr>
          <w:p w14:paraId="5BEA46EE" w14:textId="77777777" w:rsidR="00F336CC" w:rsidRPr="005A07C7" w:rsidRDefault="00F336CC" w:rsidP="00CC71F5">
            <w:pPr>
              <w:pStyle w:val="TAH"/>
            </w:pPr>
            <w:r w:rsidRPr="005A07C7">
              <w:t>Number of demodulation branches</w:t>
            </w:r>
          </w:p>
        </w:tc>
        <w:tc>
          <w:tcPr>
            <w:tcW w:w="2690" w:type="dxa"/>
            <w:vMerge w:val="restart"/>
          </w:tcPr>
          <w:p w14:paraId="45B010A5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0E7B7145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0B52A0D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2976" w:type="dxa"/>
            <w:gridSpan w:val="2"/>
          </w:tcPr>
          <w:p w14:paraId="311B013A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7C36E7E0" w14:textId="77777777" w:rsidTr="00CC71F5">
        <w:trPr>
          <w:trHeight w:val="289"/>
        </w:trPr>
        <w:tc>
          <w:tcPr>
            <w:tcW w:w="1007" w:type="dxa"/>
            <w:vMerge/>
          </w:tcPr>
          <w:p w14:paraId="5E4DAB66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4B54065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8744274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F2614DD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559" w:type="dxa"/>
          </w:tcPr>
          <w:p w14:paraId="32FB2905" w14:textId="77777777" w:rsidR="00F336CC" w:rsidRPr="005A07C7" w:rsidRDefault="00F336CC" w:rsidP="00CC71F5">
            <w:pPr>
              <w:pStyle w:val="TAH"/>
            </w:pPr>
            <w:r w:rsidRPr="005A07C7">
              <w:t>50 MHz</w:t>
            </w:r>
          </w:p>
        </w:tc>
        <w:tc>
          <w:tcPr>
            <w:tcW w:w="1417" w:type="dxa"/>
          </w:tcPr>
          <w:p w14:paraId="68616A46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</w:tr>
      <w:tr w:rsidR="00F336CC" w:rsidRPr="005A07C7" w14:paraId="0A99B006" w14:textId="77777777" w:rsidTr="00CC71F5">
        <w:tc>
          <w:tcPr>
            <w:tcW w:w="1007" w:type="dxa"/>
            <w:vMerge w:val="restart"/>
          </w:tcPr>
          <w:p w14:paraId="616A8485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4E6ABDCE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0" w:type="dxa"/>
            <w:vMerge w:val="restart"/>
          </w:tcPr>
          <w:p w14:paraId="7000595B" w14:textId="77777777" w:rsidR="00F336CC" w:rsidRPr="005A07C7" w:rsidRDefault="00F336CC" w:rsidP="00CC71F5">
            <w:pPr>
              <w:pStyle w:val="TAC"/>
            </w:pPr>
            <w:r w:rsidRPr="005A07C7">
              <w:t>TDLA30-300</w:t>
            </w:r>
            <w:r>
              <w:t xml:space="preserve"> Low</w:t>
            </w:r>
          </w:p>
        </w:tc>
        <w:tc>
          <w:tcPr>
            <w:tcW w:w="1134" w:type="dxa"/>
          </w:tcPr>
          <w:p w14:paraId="5870E9E0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559" w:type="dxa"/>
          </w:tcPr>
          <w:p w14:paraId="7EC90CEA" w14:textId="77777777" w:rsidR="00F336CC" w:rsidRPr="005A07C7" w:rsidRDefault="00F336CC" w:rsidP="00CC71F5">
            <w:pPr>
              <w:pStyle w:val="TAC"/>
            </w:pPr>
            <w:r>
              <w:t>[8.8]</w:t>
            </w:r>
          </w:p>
        </w:tc>
        <w:tc>
          <w:tcPr>
            <w:tcW w:w="1417" w:type="dxa"/>
          </w:tcPr>
          <w:p w14:paraId="02016559" w14:textId="77777777" w:rsidR="00F336CC" w:rsidRPr="005A07C7" w:rsidRDefault="00F336CC" w:rsidP="00CC71F5">
            <w:pPr>
              <w:pStyle w:val="TAC"/>
            </w:pPr>
            <w:r>
              <w:t>[9.1]</w:t>
            </w:r>
          </w:p>
        </w:tc>
      </w:tr>
      <w:tr w:rsidR="00F336CC" w:rsidRPr="005A07C7" w14:paraId="62871364" w14:textId="77777777" w:rsidTr="00CC71F5">
        <w:tc>
          <w:tcPr>
            <w:tcW w:w="1007" w:type="dxa"/>
            <w:vMerge/>
          </w:tcPr>
          <w:p w14:paraId="45027B7F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0B489325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4198B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18D10CE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559" w:type="dxa"/>
          </w:tcPr>
          <w:p w14:paraId="5BCA84C7" w14:textId="77777777" w:rsidR="00F336CC" w:rsidRPr="005A07C7" w:rsidRDefault="00F336CC" w:rsidP="00CC71F5">
            <w:pPr>
              <w:pStyle w:val="TAC"/>
            </w:pPr>
            <w:r>
              <w:t>[4.5]</w:t>
            </w:r>
          </w:p>
        </w:tc>
        <w:tc>
          <w:tcPr>
            <w:tcW w:w="1417" w:type="dxa"/>
          </w:tcPr>
          <w:p w14:paraId="0354AD40" w14:textId="77777777" w:rsidR="00F336CC" w:rsidRPr="005A07C7" w:rsidRDefault="00F336CC" w:rsidP="00CC71F5">
            <w:pPr>
              <w:pStyle w:val="TAC"/>
            </w:pPr>
            <w:r>
              <w:t>[3.8]</w:t>
            </w:r>
          </w:p>
        </w:tc>
      </w:tr>
    </w:tbl>
    <w:p w14:paraId="72FFC46F" w14:textId="77777777" w:rsidR="00F336CC" w:rsidRPr="005A07C7" w:rsidRDefault="00F336CC" w:rsidP="00F336CC"/>
    <w:p w14:paraId="591FD6C0" w14:textId="77777777" w:rsidR="00F336CC" w:rsidRPr="005A07C7" w:rsidRDefault="00F336CC" w:rsidP="00F336CC">
      <w:pPr>
        <w:pStyle w:val="TH"/>
      </w:pPr>
      <w:r w:rsidRPr="005A07C7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F336CC" w:rsidRPr="005A07C7" w14:paraId="3698F68F" w14:textId="77777777" w:rsidTr="00CC71F5">
        <w:trPr>
          <w:trHeight w:val="522"/>
        </w:trPr>
        <w:tc>
          <w:tcPr>
            <w:tcW w:w="1126" w:type="dxa"/>
            <w:vMerge w:val="restart"/>
          </w:tcPr>
          <w:p w14:paraId="357E6A7A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397" w:type="dxa"/>
            <w:vMerge w:val="restart"/>
          </w:tcPr>
          <w:p w14:paraId="4DC7A548" w14:textId="77777777" w:rsidR="00F336CC" w:rsidRPr="005A07C7" w:rsidRDefault="00F336CC" w:rsidP="00CC71F5">
            <w:pPr>
              <w:pStyle w:val="TAH"/>
            </w:pPr>
            <w:r w:rsidRPr="005A07C7">
              <w:t>Number of demodulation branches</w:t>
            </w:r>
          </w:p>
        </w:tc>
        <w:tc>
          <w:tcPr>
            <w:tcW w:w="2649" w:type="dxa"/>
            <w:vMerge w:val="restart"/>
          </w:tcPr>
          <w:p w14:paraId="7F1CA89F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097DEA6E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28" w:type="dxa"/>
            <w:vMerge w:val="restart"/>
          </w:tcPr>
          <w:p w14:paraId="3E972B71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3623" w:type="dxa"/>
            <w:gridSpan w:val="3"/>
          </w:tcPr>
          <w:p w14:paraId="486A71B5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3708116F" w14:textId="77777777" w:rsidTr="00CC71F5">
        <w:trPr>
          <w:trHeight w:val="289"/>
        </w:trPr>
        <w:tc>
          <w:tcPr>
            <w:tcW w:w="1126" w:type="dxa"/>
            <w:vMerge/>
          </w:tcPr>
          <w:p w14:paraId="2537A291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62646D9D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1CE112D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1975CFD4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17" w:type="dxa"/>
          </w:tcPr>
          <w:p w14:paraId="57B2C1BE" w14:textId="77777777" w:rsidR="00F336CC" w:rsidRPr="005A07C7" w:rsidRDefault="00F336CC" w:rsidP="00CC71F5">
            <w:pPr>
              <w:pStyle w:val="TAH"/>
            </w:pPr>
            <w:r w:rsidRPr="005A07C7">
              <w:t>50 MHz</w:t>
            </w:r>
          </w:p>
        </w:tc>
        <w:tc>
          <w:tcPr>
            <w:tcW w:w="1117" w:type="dxa"/>
          </w:tcPr>
          <w:p w14:paraId="7FBF8C08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  <w:tc>
          <w:tcPr>
            <w:tcW w:w="1389" w:type="dxa"/>
          </w:tcPr>
          <w:p w14:paraId="726C1254" w14:textId="77777777" w:rsidR="00F336CC" w:rsidRPr="005A07C7" w:rsidRDefault="00F336CC" w:rsidP="00CC71F5">
            <w:pPr>
              <w:pStyle w:val="TAH"/>
            </w:pPr>
            <w:r w:rsidRPr="005A07C7">
              <w:t>200 MHz</w:t>
            </w:r>
          </w:p>
        </w:tc>
      </w:tr>
      <w:tr w:rsidR="00F336CC" w:rsidRPr="005A07C7" w14:paraId="6EC32662" w14:textId="77777777" w:rsidTr="00CC71F5">
        <w:tc>
          <w:tcPr>
            <w:tcW w:w="1126" w:type="dxa"/>
            <w:vMerge w:val="restart"/>
          </w:tcPr>
          <w:p w14:paraId="4B919EF9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397" w:type="dxa"/>
            <w:vMerge w:val="restart"/>
          </w:tcPr>
          <w:p w14:paraId="2C8C938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49" w:type="dxa"/>
            <w:vMerge w:val="restart"/>
          </w:tcPr>
          <w:p w14:paraId="28041FB9" w14:textId="77777777" w:rsidR="00F336CC" w:rsidRPr="005A07C7" w:rsidRDefault="00F336CC" w:rsidP="00CC71F5">
            <w:pPr>
              <w:pStyle w:val="TAC"/>
            </w:pPr>
            <w:r w:rsidRPr="005A07C7">
              <w:t>TDLA30-300</w:t>
            </w:r>
            <w:r>
              <w:t xml:space="preserve"> Low</w:t>
            </w:r>
          </w:p>
        </w:tc>
        <w:tc>
          <w:tcPr>
            <w:tcW w:w="1128" w:type="dxa"/>
          </w:tcPr>
          <w:p w14:paraId="4141BDD8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17" w:type="dxa"/>
          </w:tcPr>
          <w:p w14:paraId="121CE5CE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17" w:type="dxa"/>
          </w:tcPr>
          <w:p w14:paraId="79A8DD9C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389" w:type="dxa"/>
          </w:tcPr>
          <w:p w14:paraId="5E4A9857" w14:textId="77777777" w:rsidR="00F336CC" w:rsidRPr="005A07C7" w:rsidRDefault="00F336CC" w:rsidP="00CC71F5">
            <w:pPr>
              <w:pStyle w:val="TAC"/>
            </w:pPr>
            <w:r>
              <w:t>[8.7]</w:t>
            </w:r>
          </w:p>
        </w:tc>
      </w:tr>
      <w:tr w:rsidR="00F336CC" w:rsidRPr="005A07C7" w14:paraId="00C5F458" w14:textId="77777777" w:rsidTr="00CC71F5">
        <w:tc>
          <w:tcPr>
            <w:tcW w:w="1126" w:type="dxa"/>
            <w:vMerge/>
          </w:tcPr>
          <w:p w14:paraId="4FA4633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707EA76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5E9926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2CA368CB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17" w:type="dxa"/>
          </w:tcPr>
          <w:p w14:paraId="13F7FDA1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17" w:type="dxa"/>
          </w:tcPr>
          <w:p w14:paraId="2BC9C0B6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389" w:type="dxa"/>
          </w:tcPr>
          <w:p w14:paraId="75F2DAEF" w14:textId="77777777" w:rsidR="00F336CC" w:rsidRPr="005A07C7" w:rsidRDefault="00F336CC" w:rsidP="00CC71F5">
            <w:pPr>
              <w:pStyle w:val="TAC"/>
            </w:pPr>
            <w:r>
              <w:t>[3.2]</w:t>
            </w:r>
          </w:p>
        </w:tc>
      </w:tr>
    </w:tbl>
    <w:p w14:paraId="453B8EA3" w14:textId="77777777" w:rsidR="00F336CC" w:rsidRPr="005A07C7" w:rsidRDefault="00F336CC" w:rsidP="00F336CC"/>
    <w:p w14:paraId="3C982C09" w14:textId="77777777" w:rsidR="00903356" w:rsidRDefault="00903356" w:rsidP="00903356">
      <w:pPr>
        <w:rPr>
          <w:i/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185E0" w14:textId="77777777" w:rsidR="00B22263" w:rsidRDefault="00B22263">
      <w:r>
        <w:separator/>
      </w:r>
    </w:p>
  </w:endnote>
  <w:endnote w:type="continuationSeparator" w:id="0">
    <w:p w14:paraId="1488F0CF" w14:textId="77777777" w:rsidR="00B22263" w:rsidRDefault="00B2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764D6" w14:textId="77777777" w:rsidR="00B22263" w:rsidRDefault="00B22263">
      <w:r>
        <w:separator/>
      </w:r>
    </w:p>
  </w:footnote>
  <w:footnote w:type="continuationSeparator" w:id="0">
    <w:p w14:paraId="67303AC3" w14:textId="77777777" w:rsidR="00B22263" w:rsidRDefault="00B2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0701A"/>
    <w:rsid w:val="00114BD8"/>
    <w:rsid w:val="00115052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B5741"/>
    <w:rsid w:val="002D66AF"/>
    <w:rsid w:val="00305409"/>
    <w:rsid w:val="00331359"/>
    <w:rsid w:val="003609EF"/>
    <w:rsid w:val="0036231A"/>
    <w:rsid w:val="00374DD4"/>
    <w:rsid w:val="003E1A36"/>
    <w:rsid w:val="00410371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6F1AD3"/>
    <w:rsid w:val="007039F6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32AA4"/>
    <w:rsid w:val="008626E7"/>
    <w:rsid w:val="00870EE7"/>
    <w:rsid w:val="008A45A6"/>
    <w:rsid w:val="008F686C"/>
    <w:rsid w:val="00903356"/>
    <w:rsid w:val="009148DE"/>
    <w:rsid w:val="009777D9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5033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25ED2"/>
    <w:rsid w:val="00C434B4"/>
    <w:rsid w:val="00C66BA2"/>
    <w:rsid w:val="00C77A62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66F5E"/>
    <w:rsid w:val="00D7725A"/>
    <w:rsid w:val="00DE34CF"/>
    <w:rsid w:val="00E01AF6"/>
    <w:rsid w:val="00E13F3D"/>
    <w:rsid w:val="00E302CA"/>
    <w:rsid w:val="00E34898"/>
    <w:rsid w:val="00E76B2F"/>
    <w:rsid w:val="00E93BB6"/>
    <w:rsid w:val="00EB09B7"/>
    <w:rsid w:val="00EE7D7C"/>
    <w:rsid w:val="00EF31D6"/>
    <w:rsid w:val="00F21DFB"/>
    <w:rsid w:val="00F25D98"/>
    <w:rsid w:val="00F300FB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24B9-1286-4183-B4D9-DA471E31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712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22</cp:revision>
  <cp:lastPrinted>1899-12-31T23:00:00Z</cp:lastPrinted>
  <dcterms:created xsi:type="dcterms:W3CDTF">2018-11-16T19:04:00Z</dcterms:created>
  <dcterms:modified xsi:type="dcterms:W3CDTF">2019-04-01T14:33:00Z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